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Calibri" w:hAnsi="Calibri" w:cs="Calibri"/>
          <w:color w:val="33339A"/>
          <w:sz w:val="24"/>
          <w:szCs w:val="24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190E77" w:rsidRPr="00190E77" w:rsidRDefault="00190E77" w:rsidP="00190E77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 w:rsidRPr="00190E77">
        <w:rPr>
          <w:rFonts w:ascii="Arial" w:hAnsi="Arial" w:cs="Arial"/>
          <w:color w:val="333399"/>
        </w:rPr>
        <w:t>Objets connectés</w:t>
      </w:r>
    </w:p>
    <w:p w:rsidR="000D4AAF" w:rsidRPr="00B86D2E" w:rsidRDefault="000D4AAF" w:rsidP="007A4638">
      <w:pPr>
        <w:jc w:val="both"/>
        <w:rPr>
          <w:rFonts w:ascii="Arial" w:hAnsi="Arial" w:cs="Arial"/>
          <w:color w:val="333399"/>
        </w:rPr>
      </w:pP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4 rue du professeur Milleret – Immeuble Bioparc 2 - 25 000 BESANCON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  <w:bookmarkStart w:id="0" w:name="_GoBack"/>
      <w:bookmarkEnd w:id="0"/>
    </w:p>
    <w:p w:rsidR="00E01D9D" w:rsidRPr="00E01D9D" w:rsidRDefault="00E01D9D" w:rsidP="009A500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>31 Rue Arthur Rimbaud – Immeuble Amphypolis II – Bâtiment D - 21000 DIJON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03 80 48 13 80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03 80 48 13 89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794 088 575 00053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794 088 575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1F787C">
        <w:rPr>
          <w:rFonts w:ascii="Arial" w:hAnsi="Arial" w:cs="Arial"/>
        </w:rPr>
      </w:r>
      <w:r w:rsidR="001F787C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87C" w:rsidRDefault="001F787C">
      <w:r>
        <w:separator/>
      </w:r>
    </w:p>
  </w:endnote>
  <w:endnote w:type="continuationSeparator" w:id="0">
    <w:p w:rsidR="001F787C" w:rsidRDefault="001F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190E77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35179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190E77" w:rsidRPr="00190E77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87C" w:rsidRDefault="001F787C">
      <w:r>
        <w:separator/>
      </w:r>
    </w:p>
  </w:footnote>
  <w:footnote w:type="continuationSeparator" w:id="0">
    <w:p w:rsidR="001F787C" w:rsidRDefault="001F7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90E77"/>
    <w:rsid w:val="001A062F"/>
    <w:rsid w:val="001A2586"/>
    <w:rsid w:val="001E0CE0"/>
    <w:rsid w:val="001E0F43"/>
    <w:rsid w:val="001E213B"/>
    <w:rsid w:val="001F123D"/>
    <w:rsid w:val="001F607A"/>
    <w:rsid w:val="001F787C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6B7AF9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9C3FED-9671-425B-93B7-11812B07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44</TotalTime>
  <Pages>3</Pages>
  <Words>648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10</cp:revision>
  <cp:lastPrinted>2014-03-19T13:49:00Z</cp:lastPrinted>
  <dcterms:created xsi:type="dcterms:W3CDTF">2014-05-06T12:08:00Z</dcterms:created>
  <dcterms:modified xsi:type="dcterms:W3CDTF">2017-11-16T14:38:00Z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